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D8C8F" w14:textId="588B6094" w:rsidR="00DD5158" w:rsidRDefault="00DD5158">
      <w:pPr>
        <w:rPr>
          <w:u w:val="single"/>
          <w:lang w:val="en-US"/>
        </w:rPr>
      </w:pPr>
      <w:r w:rsidRPr="00DD5158">
        <w:rPr>
          <w:u w:val="single"/>
          <w:lang w:val="en-US"/>
        </w:rPr>
        <w:t>Microsoft Teams Link for Gearboxes tender LPMED0059GX</w:t>
      </w:r>
    </w:p>
    <w:p w14:paraId="7604E9B3" w14:textId="276403B8" w:rsidR="00DD5158" w:rsidRDefault="00DD5158">
      <w:pPr>
        <w:rPr>
          <w:u w:val="single"/>
          <w:lang w:val="en-US"/>
        </w:rPr>
      </w:pPr>
      <w:r>
        <w:rPr>
          <w:u w:val="single"/>
          <w:lang w:val="en-US"/>
        </w:rPr>
        <w:t>Date – 8</w:t>
      </w:r>
      <w:r w:rsidRPr="00DD5158">
        <w:rPr>
          <w:u w:val="single"/>
          <w:vertAlign w:val="superscript"/>
          <w:lang w:val="en-US"/>
        </w:rPr>
        <w:t>th</w:t>
      </w:r>
      <w:r>
        <w:rPr>
          <w:u w:val="single"/>
          <w:lang w:val="en-US"/>
        </w:rPr>
        <w:t xml:space="preserve"> November 2022</w:t>
      </w:r>
    </w:p>
    <w:p w14:paraId="42EF754C" w14:textId="34D9F84A" w:rsidR="00DD5158" w:rsidRDefault="00DD5158">
      <w:pPr>
        <w:rPr>
          <w:u w:val="single"/>
          <w:lang w:val="en-US"/>
        </w:rPr>
      </w:pPr>
      <w:r>
        <w:rPr>
          <w:u w:val="single"/>
          <w:lang w:val="en-US"/>
        </w:rPr>
        <w:t>Time – From 10:00am to 12:00 am</w:t>
      </w:r>
    </w:p>
    <w:p w14:paraId="2916FB16" w14:textId="5721CE21" w:rsidR="00DD5158" w:rsidRDefault="00DD5158">
      <w:pPr>
        <w:rPr>
          <w:u w:val="single"/>
          <w:lang w:val="en-US"/>
        </w:rPr>
      </w:pPr>
      <w:r>
        <w:rPr>
          <w:u w:val="single"/>
          <w:lang w:val="en-US"/>
        </w:rPr>
        <w:t>Venue – Microsoft Teams</w:t>
      </w:r>
    </w:p>
    <w:p w14:paraId="46EDB768" w14:textId="28A1EE72" w:rsidR="00DD5158" w:rsidRDefault="00DD5158">
      <w:pPr>
        <w:rPr>
          <w:u w:val="single"/>
          <w:lang w:val="en-US"/>
        </w:rPr>
      </w:pPr>
    </w:p>
    <w:p w14:paraId="674540D6" w14:textId="5BCD9E3C" w:rsidR="00DD5158" w:rsidRPr="00DD5158" w:rsidRDefault="00DD5158">
      <w:pPr>
        <w:rPr>
          <w:u w:val="single"/>
          <w:lang w:val="en-US"/>
        </w:rPr>
      </w:pPr>
      <w:r>
        <w:rPr>
          <w:u w:val="single"/>
          <w:lang w:val="en-US"/>
        </w:rPr>
        <w:t>Kindly note that below is the link:</w:t>
      </w:r>
    </w:p>
    <w:p w14:paraId="32FB6A0A" w14:textId="7A3C408E" w:rsidR="00F8600B" w:rsidRDefault="00DD5158">
      <w:pPr>
        <w:rPr>
          <w:lang w:val="en-US"/>
        </w:rPr>
      </w:pPr>
      <w:hyperlink r:id="rId4" w:history="1">
        <w:r w:rsidRPr="002C31A8">
          <w:rPr>
            <w:rStyle w:val="Hyperlink"/>
            <w:lang w:val="en-US"/>
          </w:rPr>
          <w:t>https://teams.microsoft.com/l/meetup-join/19%3ameeting_YTYyZWRjMDEtNDQ2ZS00ZGMxLWE0NGEtNzFhYTA4NGQ3NzM1%40thread.v2/0?context=%7b%22Tid%22%3a%2293aedbdc-cc67-4652-aa12-d250a876ae79%22%2c%22Oid%22%3a%22e11ecdb0-f941-4f65-a0b7-7360d3625078%22%7d</w:t>
        </w:r>
      </w:hyperlink>
    </w:p>
    <w:p w14:paraId="748582D7" w14:textId="47322EF4" w:rsidR="00DD5158" w:rsidRDefault="00DD5158">
      <w:pPr>
        <w:rPr>
          <w:lang w:val="en-US"/>
        </w:rPr>
      </w:pPr>
      <w:r>
        <w:rPr>
          <w:lang w:val="en-US"/>
        </w:rPr>
        <w:t>In case of any difficulties please call the number below:</w:t>
      </w:r>
    </w:p>
    <w:p w14:paraId="181F09DB" w14:textId="79C9D56C" w:rsidR="00DD5158" w:rsidRDefault="00DD5158" w:rsidP="00DD5158">
      <w:pPr>
        <w:rPr>
          <w:lang w:val="en-US"/>
        </w:rPr>
      </w:pPr>
      <w:r>
        <w:rPr>
          <w:lang w:val="en-US"/>
        </w:rPr>
        <w:t>014 762 6329.</w:t>
      </w:r>
    </w:p>
    <w:p w14:paraId="6B402D84" w14:textId="77777777" w:rsidR="00DD5158" w:rsidRDefault="00DD5158">
      <w:pPr>
        <w:rPr>
          <w:lang w:val="en-US"/>
        </w:rPr>
      </w:pPr>
    </w:p>
    <w:p w14:paraId="3B7DDFA3" w14:textId="0E387A8F" w:rsidR="00DD5158" w:rsidRDefault="00DD5158">
      <w:pPr>
        <w:rPr>
          <w:lang w:val="en-US"/>
        </w:rPr>
      </w:pPr>
      <w:r>
        <w:rPr>
          <w:lang w:val="en-US"/>
        </w:rPr>
        <w:t>Regards</w:t>
      </w:r>
    </w:p>
    <w:p w14:paraId="27C28017" w14:textId="296AF7BD" w:rsidR="00DD5158" w:rsidRDefault="00DD5158">
      <w:pPr>
        <w:rPr>
          <w:lang w:val="en-US"/>
        </w:rPr>
      </w:pPr>
      <w:r>
        <w:rPr>
          <w:lang w:val="en-US"/>
        </w:rPr>
        <w:t xml:space="preserve">Mzi Dyariwe </w:t>
      </w:r>
    </w:p>
    <w:p w14:paraId="07AEE64E" w14:textId="25DBB16B" w:rsidR="00DD5158" w:rsidRDefault="00DD5158">
      <w:pPr>
        <w:rPr>
          <w:lang w:val="en-US"/>
        </w:rPr>
      </w:pPr>
      <w:r>
        <w:rPr>
          <w:lang w:val="en-US"/>
        </w:rPr>
        <w:t>Officer Procurement</w:t>
      </w:r>
    </w:p>
    <w:p w14:paraId="78321FBF" w14:textId="4F0D7949" w:rsidR="00DD5158" w:rsidRDefault="00DD5158">
      <w:pPr>
        <w:rPr>
          <w:lang w:val="en-US"/>
        </w:rPr>
      </w:pPr>
      <w:r>
        <w:rPr>
          <w:lang w:val="en-US"/>
        </w:rPr>
        <w:t>014 762 6329.</w:t>
      </w:r>
    </w:p>
    <w:p w14:paraId="5B701DF6" w14:textId="77777777" w:rsidR="00DD5158" w:rsidRDefault="00DD5158">
      <w:pPr>
        <w:rPr>
          <w:lang w:val="en-US"/>
        </w:rPr>
      </w:pPr>
    </w:p>
    <w:p w14:paraId="721FD5B3" w14:textId="77777777" w:rsidR="003D4E5C" w:rsidRPr="000265DE" w:rsidRDefault="003D4E5C">
      <w:pPr>
        <w:rPr>
          <w:lang w:val="en-US"/>
        </w:rPr>
      </w:pPr>
    </w:p>
    <w:sectPr w:rsidR="003D4E5C" w:rsidRPr="000265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158"/>
    <w:rsid w:val="000265DE"/>
    <w:rsid w:val="000F1536"/>
    <w:rsid w:val="001F026C"/>
    <w:rsid w:val="001F296C"/>
    <w:rsid w:val="003D4E5C"/>
    <w:rsid w:val="00693B40"/>
    <w:rsid w:val="009729AB"/>
    <w:rsid w:val="00A26718"/>
    <w:rsid w:val="00D168F4"/>
    <w:rsid w:val="00DD5158"/>
    <w:rsid w:val="00E57C15"/>
    <w:rsid w:val="00F8600B"/>
    <w:rsid w:val="00FA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CF306F"/>
  <w15:chartTrackingRefBased/>
  <w15:docId w15:val="{11703E09-5577-449A-92AF-801253E1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29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D51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5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TYyZWRjMDEtNDQ2ZS00ZGMxLWE0NGEtNzFhYTA4NGQ3NzM1%40thread.v2/0?context=%7b%22Tid%22%3a%2293aedbdc-cc67-4652-aa12-d250a876ae79%22%2c%22Oid%22%3a%22e11ecdb0-f941-4f65-a0b7-7360d3625078%22%7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ariwM\Documents\Doc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Doc2</Template>
  <TotalTime>14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Mzi Dyariwe</dc:creator>
  <cp:keywords/>
  <cp:lastModifiedBy>Mzi Dyariwe</cp:lastModifiedBy>
  <cp:revision>1</cp:revision>
  <cp:lastPrinted>2019-11-28T06:09:00Z</cp:lastPrinted>
  <dcterms:created xsi:type="dcterms:W3CDTF">2022-11-03T10:25:00Z</dcterms:created>
  <dcterms:modified xsi:type="dcterms:W3CDTF">2022-11-03T10:39:00Z</dcterms:modified>
</cp:coreProperties>
</file>